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302765" w:rsidRPr="00302765" w:rsidTr="00FC22F1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302765" w:rsidRPr="00302765" w:rsidRDefault="00302765" w:rsidP="0030276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GB"/>
              </w:rPr>
            </w:pPr>
            <w:r w:rsidRPr="00302765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ΕΙΔΟΣ</w:t>
            </w:r>
            <w:r w:rsidRPr="00302765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  <w:r w:rsidRPr="00302765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Οπτικός</w:t>
            </w:r>
            <w:r w:rsidRPr="00302765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302765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διχρωματικός</w:t>
            </w:r>
            <w:proofErr w:type="spellEnd"/>
            <w:r w:rsidRPr="00302765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302765">
              <w:rPr>
                <w:rFonts w:ascii="Tahoma" w:eastAsia="DengXian" w:hAnsi="Tahoma" w:cs="Tahoma"/>
                <w:color w:val="000000"/>
                <w:sz w:val="18"/>
                <w:szCs w:val="18"/>
              </w:rPr>
              <w:t>συζεύκτης</w:t>
            </w:r>
            <w:proofErr w:type="spellEnd"/>
            <w:r w:rsidRPr="00302765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  <w:r w:rsidRPr="00302765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οπτικής</w:t>
            </w:r>
            <w:r w:rsidRPr="00302765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  <w:r w:rsidRPr="00302765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ίνας</w:t>
            </w:r>
            <w:r w:rsidRPr="00302765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980/1550nm </w:t>
            </w:r>
            <w:bookmarkStart w:id="0" w:name="_GoBack"/>
            <w:bookmarkEnd w:id="0"/>
          </w:p>
        </w:tc>
      </w:tr>
      <w:tr w:rsidR="00302765" w:rsidRPr="00302765" w:rsidTr="00FC22F1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302765" w:rsidRPr="00302765" w:rsidRDefault="00302765" w:rsidP="0030276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02765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302765" w:rsidRPr="00302765" w:rsidRDefault="00302765" w:rsidP="0030276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02765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302765" w:rsidRPr="00302765" w:rsidRDefault="00302765" w:rsidP="0030276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02765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302765" w:rsidRPr="00302765" w:rsidRDefault="00302765" w:rsidP="0030276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02765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302765" w:rsidRPr="00302765" w:rsidRDefault="00302765" w:rsidP="0030276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02765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ΠΑΡΑΠΟΜΠΗ</w:t>
            </w:r>
          </w:p>
        </w:tc>
      </w:tr>
      <w:tr w:rsidR="00302765" w:rsidRPr="00302765" w:rsidTr="00FC22F1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302765" w:rsidRPr="00302765" w:rsidRDefault="00302765" w:rsidP="0030276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02765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302765" w:rsidRPr="00302765" w:rsidRDefault="00302765" w:rsidP="0030276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02765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302765" w:rsidRPr="00302765" w:rsidRDefault="00302765" w:rsidP="0030276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02765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302765" w:rsidRPr="00302765" w:rsidRDefault="00302765" w:rsidP="0030276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02765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302765" w:rsidRPr="00302765" w:rsidRDefault="00302765" w:rsidP="0030276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02765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(ε)</w:t>
            </w:r>
          </w:p>
        </w:tc>
      </w:tr>
      <w:tr w:rsidR="00302765" w:rsidRPr="00302765" w:rsidTr="00FC22F1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302765" w:rsidRPr="00302765" w:rsidRDefault="00302765" w:rsidP="00302765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302765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302765" w:rsidRPr="00302765" w:rsidRDefault="00302765" w:rsidP="00302765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302765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Γενικά</w:t>
            </w:r>
            <w:proofErr w:type="spellEnd"/>
            <w:r w:rsidRPr="00302765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Χαρα</w:t>
            </w:r>
            <w:proofErr w:type="spellStart"/>
            <w:r w:rsidRPr="00302765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κτηριστικά</w:t>
            </w:r>
            <w:proofErr w:type="spellEnd"/>
            <w:r w:rsidRPr="00302765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302765" w:rsidRPr="00302765" w:rsidRDefault="00302765" w:rsidP="00302765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302765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302765" w:rsidRPr="00302765" w:rsidRDefault="00302765" w:rsidP="00302765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302765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302765" w:rsidRPr="00302765" w:rsidRDefault="00302765" w:rsidP="00302765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302765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302765" w:rsidRPr="00302765" w:rsidTr="00FC22F1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:rsidR="00302765" w:rsidRPr="00302765" w:rsidRDefault="00302765" w:rsidP="0030276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02765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3261" w:type="dxa"/>
            <w:vAlign w:val="center"/>
          </w:tcPr>
          <w:p w:rsidR="00302765" w:rsidRPr="00302765" w:rsidRDefault="00302765" w:rsidP="0030276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spellStart"/>
            <w:r w:rsidRPr="00302765">
              <w:rPr>
                <w:rFonts w:ascii="Tahoma" w:hAnsi="Tahoma" w:cs="Tahoma"/>
                <w:color w:val="000000"/>
                <w:sz w:val="18"/>
                <w:szCs w:val="18"/>
              </w:rPr>
              <w:t>Port</w:t>
            </w:r>
            <w:proofErr w:type="spellEnd"/>
            <w:r w:rsidRPr="00302765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02765">
              <w:rPr>
                <w:rFonts w:ascii="Tahoma" w:hAnsi="Tahoma" w:cs="Tahoma"/>
                <w:color w:val="000000"/>
                <w:sz w:val="18"/>
                <w:szCs w:val="18"/>
              </w:rPr>
              <w:t>Configuration</w:t>
            </w:r>
            <w:proofErr w:type="spellEnd"/>
            <w:r w:rsidRPr="00302765">
              <w:rPr>
                <w:rFonts w:ascii="Tahoma" w:hAnsi="Tahoma" w:cs="Tahoma"/>
                <w:color w:val="000000"/>
                <w:sz w:val="18"/>
                <w:szCs w:val="18"/>
              </w:rPr>
              <w:t xml:space="preserve"> 1x2 με μήκη κύματος σύζευξης 980 </w:t>
            </w:r>
            <w:r w:rsidRPr="00302765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nm</w:t>
            </w:r>
            <w:r w:rsidRPr="00302765">
              <w:rPr>
                <w:rFonts w:ascii="Tahoma" w:hAnsi="Tahoma" w:cs="Tahoma"/>
                <w:color w:val="000000"/>
                <w:sz w:val="18"/>
                <w:szCs w:val="18"/>
              </w:rPr>
              <w:t xml:space="preserve"> &amp; 1550 </w:t>
            </w:r>
            <w:r w:rsidRPr="00302765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nm</w:t>
            </w:r>
            <w:r w:rsidRPr="00302765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</w:p>
          <w:p w:rsidR="00302765" w:rsidRPr="00302765" w:rsidRDefault="00302765" w:rsidP="0030276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02765">
              <w:rPr>
                <w:rFonts w:ascii="Tahoma" w:hAnsi="Tahoma" w:cs="Tahoma"/>
                <w:color w:val="000000"/>
                <w:sz w:val="18"/>
                <w:szCs w:val="18"/>
              </w:rPr>
              <w:t xml:space="preserve">Με </w:t>
            </w:r>
            <w:r w:rsidRPr="00302765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Bandwidth</w:t>
            </w:r>
            <w:r w:rsidRPr="00302765">
              <w:rPr>
                <w:rFonts w:ascii="Tahoma" w:hAnsi="Tahoma" w:cs="Tahoma"/>
                <w:color w:val="000000"/>
                <w:sz w:val="18"/>
                <w:szCs w:val="18"/>
              </w:rPr>
              <w:t xml:space="preserve"> ±10 </w:t>
            </w:r>
            <w:r w:rsidRPr="00302765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nm</w:t>
            </w:r>
            <w:r w:rsidRPr="00302765">
              <w:rPr>
                <w:rFonts w:ascii="Tahoma" w:hAnsi="Tahoma" w:cs="Tahoma"/>
                <w:color w:val="000000"/>
                <w:sz w:val="18"/>
                <w:szCs w:val="18"/>
              </w:rPr>
              <w:t xml:space="preserve"> ±10 </w:t>
            </w:r>
            <w:r w:rsidRPr="00302765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nm</w:t>
            </w:r>
          </w:p>
          <w:p w:rsidR="00302765" w:rsidRPr="00302765" w:rsidRDefault="00302765" w:rsidP="0030276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02765">
              <w:rPr>
                <w:rFonts w:ascii="Tahoma" w:hAnsi="Tahoma" w:cs="Tahoma"/>
                <w:color w:val="000000"/>
                <w:sz w:val="18"/>
                <w:szCs w:val="18"/>
              </w:rPr>
              <w:t>Σε κάθε θύρα</w:t>
            </w:r>
          </w:p>
        </w:tc>
        <w:tc>
          <w:tcPr>
            <w:tcW w:w="1080" w:type="dxa"/>
            <w:vAlign w:val="center"/>
            <w:hideMark/>
          </w:tcPr>
          <w:p w:rsidR="00302765" w:rsidRPr="00302765" w:rsidRDefault="00302765" w:rsidP="0030276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02765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302765" w:rsidRPr="00302765" w:rsidRDefault="00302765" w:rsidP="0030276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02765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302765" w:rsidRPr="00302765" w:rsidRDefault="00302765" w:rsidP="0030276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02765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302765" w:rsidRPr="00302765" w:rsidTr="00FC22F1">
        <w:trPr>
          <w:trHeight w:val="567"/>
          <w:jc w:val="center"/>
        </w:trPr>
        <w:tc>
          <w:tcPr>
            <w:tcW w:w="1124" w:type="dxa"/>
            <w:vAlign w:val="center"/>
            <w:hideMark/>
          </w:tcPr>
          <w:p w:rsidR="00302765" w:rsidRPr="00302765" w:rsidRDefault="00302765" w:rsidP="0030276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02765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2</w:t>
            </w:r>
          </w:p>
        </w:tc>
        <w:tc>
          <w:tcPr>
            <w:tcW w:w="3261" w:type="dxa"/>
            <w:vAlign w:val="center"/>
          </w:tcPr>
          <w:p w:rsidR="00302765" w:rsidRPr="00302765" w:rsidRDefault="00302765" w:rsidP="0030276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302765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Fiber NA 0.14</w:t>
            </w:r>
          </w:p>
          <w:p w:rsidR="00302765" w:rsidRPr="00302765" w:rsidRDefault="00302765" w:rsidP="0030276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  <w:hideMark/>
          </w:tcPr>
          <w:p w:rsidR="00302765" w:rsidRPr="00302765" w:rsidRDefault="00302765" w:rsidP="0030276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02765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302765" w:rsidRPr="00302765" w:rsidRDefault="00302765" w:rsidP="0030276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02765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302765" w:rsidRPr="00302765" w:rsidRDefault="00302765" w:rsidP="0030276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02765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302765" w:rsidRPr="00302765" w:rsidTr="00FC22F1">
        <w:trPr>
          <w:trHeight w:val="540"/>
          <w:jc w:val="center"/>
        </w:trPr>
        <w:tc>
          <w:tcPr>
            <w:tcW w:w="1124" w:type="dxa"/>
            <w:vAlign w:val="center"/>
            <w:hideMark/>
          </w:tcPr>
          <w:p w:rsidR="00302765" w:rsidRPr="00302765" w:rsidRDefault="00302765" w:rsidP="0030276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02765">
              <w:rPr>
                <w:rFonts w:ascii="Tahoma" w:eastAsia="DengXian" w:hAnsi="Tahoma" w:cs="Tahoma"/>
                <w:color w:val="000000"/>
                <w:sz w:val="18"/>
                <w:szCs w:val="18"/>
              </w:rPr>
              <w:t>3</w:t>
            </w:r>
          </w:p>
        </w:tc>
        <w:tc>
          <w:tcPr>
            <w:tcW w:w="3261" w:type="dxa"/>
            <w:vAlign w:val="center"/>
          </w:tcPr>
          <w:p w:rsidR="00302765" w:rsidRPr="00302765" w:rsidRDefault="00302765" w:rsidP="0030276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302765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FC/APC Connectors</w:t>
            </w:r>
          </w:p>
          <w:p w:rsidR="00302765" w:rsidRPr="00302765" w:rsidRDefault="00302765" w:rsidP="0030276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80" w:type="dxa"/>
            <w:vAlign w:val="center"/>
            <w:hideMark/>
          </w:tcPr>
          <w:p w:rsidR="00302765" w:rsidRPr="00302765" w:rsidRDefault="00302765" w:rsidP="0030276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02765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302765" w:rsidRPr="00302765" w:rsidRDefault="00302765" w:rsidP="0030276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02765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302765" w:rsidRPr="00302765" w:rsidRDefault="00302765" w:rsidP="0030276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02765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</w:tr>
      <w:tr w:rsidR="00302765" w:rsidRPr="00302765" w:rsidTr="00FC22F1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:rsidR="00302765" w:rsidRPr="00302765" w:rsidRDefault="00302765" w:rsidP="0030276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02765">
              <w:rPr>
                <w:rFonts w:ascii="Tahoma" w:eastAsia="DengXian" w:hAnsi="Tahoma" w:cs="Tahoma"/>
                <w:color w:val="000000"/>
                <w:sz w:val="18"/>
                <w:szCs w:val="18"/>
              </w:rPr>
              <w:t>4</w:t>
            </w:r>
          </w:p>
        </w:tc>
        <w:tc>
          <w:tcPr>
            <w:tcW w:w="3261" w:type="dxa"/>
            <w:vAlign w:val="center"/>
          </w:tcPr>
          <w:p w:rsidR="00302765" w:rsidRPr="00302765" w:rsidRDefault="00302765" w:rsidP="0030276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02765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Fiber Type</w:t>
            </w:r>
            <w:r w:rsidRPr="00302765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r w:rsidRPr="00302765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 xml:space="preserve">HI1060 </w:t>
            </w:r>
          </w:p>
          <w:p w:rsidR="00302765" w:rsidRPr="00302765" w:rsidRDefault="00302765" w:rsidP="0030276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  <w:hideMark/>
          </w:tcPr>
          <w:p w:rsidR="00302765" w:rsidRPr="00302765" w:rsidRDefault="00302765" w:rsidP="0030276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02765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 </w:t>
            </w:r>
            <w:r w:rsidRPr="00302765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302765" w:rsidRPr="00302765" w:rsidRDefault="00302765" w:rsidP="0030276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02765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302765" w:rsidRPr="00302765" w:rsidRDefault="00302765" w:rsidP="0030276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02765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</w:tr>
      <w:tr w:rsidR="00302765" w:rsidRPr="00302765" w:rsidTr="00FC22F1">
        <w:trPr>
          <w:trHeight w:val="521"/>
          <w:jc w:val="center"/>
        </w:trPr>
        <w:tc>
          <w:tcPr>
            <w:tcW w:w="1124" w:type="dxa"/>
            <w:vAlign w:val="center"/>
            <w:hideMark/>
          </w:tcPr>
          <w:p w:rsidR="00302765" w:rsidRPr="00302765" w:rsidRDefault="00302765" w:rsidP="0030276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02765">
              <w:rPr>
                <w:rFonts w:ascii="Tahoma" w:eastAsia="DengXian" w:hAnsi="Tahoma" w:cs="Tahoma"/>
                <w:color w:val="000000"/>
                <w:sz w:val="18"/>
                <w:szCs w:val="18"/>
              </w:rPr>
              <w:t>5</w:t>
            </w:r>
          </w:p>
        </w:tc>
        <w:tc>
          <w:tcPr>
            <w:tcW w:w="3261" w:type="dxa"/>
            <w:vAlign w:val="center"/>
          </w:tcPr>
          <w:p w:rsidR="00302765" w:rsidRPr="00302765" w:rsidRDefault="00302765" w:rsidP="0030276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02765">
              <w:rPr>
                <w:rFonts w:ascii="Tahoma" w:hAnsi="Tahoma" w:cs="Tahoma"/>
                <w:color w:val="000000"/>
                <w:sz w:val="18"/>
                <w:szCs w:val="18"/>
              </w:rPr>
              <w:t xml:space="preserve">Χαρακτηριστικά απωλειών/μετάδοσης (για τα 2 μήκη κύματος): </w:t>
            </w:r>
          </w:p>
          <w:p w:rsidR="00302765" w:rsidRPr="00302765" w:rsidRDefault="00302765" w:rsidP="0030276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302765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Insertion Loss ≤0.3 dB ≤0.3 dB</w:t>
            </w:r>
          </w:p>
          <w:p w:rsidR="00302765" w:rsidRPr="00302765" w:rsidRDefault="00302765" w:rsidP="0030276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302765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Transmission ≥93% ≥93%</w:t>
            </w:r>
          </w:p>
          <w:p w:rsidR="00302765" w:rsidRPr="00302765" w:rsidRDefault="00302765" w:rsidP="0030276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302765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Isolation 980 nm ≥16 dB</w:t>
            </w:r>
          </w:p>
          <w:p w:rsidR="00302765" w:rsidRPr="00302765" w:rsidRDefault="00302765" w:rsidP="0030276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302765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 xml:space="preserve">1550 nm ≥16 dB </w:t>
            </w:r>
          </w:p>
          <w:p w:rsidR="00302765" w:rsidRPr="00302765" w:rsidRDefault="00302765" w:rsidP="0030276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302765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Polarization-Dependent Loss (PDL)≤0.2 dB</w:t>
            </w:r>
          </w:p>
          <w:p w:rsidR="00302765" w:rsidRPr="00302765" w:rsidRDefault="00302765" w:rsidP="0030276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302765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Optical Return Loss/Directivity ≥60 dB</w:t>
            </w:r>
          </w:p>
          <w:p w:rsidR="00302765" w:rsidRPr="00302765" w:rsidRDefault="00302765" w:rsidP="0030276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80" w:type="dxa"/>
            <w:vAlign w:val="center"/>
            <w:hideMark/>
          </w:tcPr>
          <w:p w:rsidR="00302765" w:rsidRPr="00302765" w:rsidRDefault="00302765" w:rsidP="0030276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02765">
              <w:rPr>
                <w:rFonts w:ascii="Tahoma" w:eastAsia="DengXian" w:hAnsi="Tahoma" w:cs="Tahoma"/>
                <w:color w:val="000000"/>
                <w:sz w:val="18"/>
                <w:szCs w:val="18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302765" w:rsidRPr="00302765" w:rsidRDefault="00302765" w:rsidP="0030276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02765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302765" w:rsidRPr="00302765" w:rsidRDefault="00302765" w:rsidP="0030276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02765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</w:tr>
      <w:tr w:rsidR="00302765" w:rsidRPr="00302765" w:rsidTr="00FC22F1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:rsidR="00302765" w:rsidRPr="00302765" w:rsidRDefault="00302765" w:rsidP="0030276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02765">
              <w:rPr>
                <w:rFonts w:ascii="Tahoma" w:eastAsia="DengXian" w:hAnsi="Tahoma" w:cs="Tahoma"/>
                <w:color w:val="000000"/>
                <w:sz w:val="18"/>
                <w:szCs w:val="18"/>
              </w:rPr>
              <w:t>6</w:t>
            </w:r>
          </w:p>
        </w:tc>
        <w:tc>
          <w:tcPr>
            <w:tcW w:w="3261" w:type="dxa"/>
            <w:vAlign w:val="center"/>
          </w:tcPr>
          <w:p w:rsidR="00302765" w:rsidRPr="00302765" w:rsidRDefault="00302765" w:rsidP="0030276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302765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 xml:space="preserve">Max Power </w:t>
            </w:r>
            <w:proofErr w:type="spellStart"/>
            <w:r w:rsidRPr="00302765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Leveld</w:t>
            </w:r>
            <w:proofErr w:type="spellEnd"/>
            <w:r w:rsidRPr="00302765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 xml:space="preserve"> </w:t>
            </w:r>
          </w:p>
          <w:p w:rsidR="00302765" w:rsidRPr="00302765" w:rsidRDefault="00302765" w:rsidP="0030276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302765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1 W (with Connectors or Bare Fiber)</w:t>
            </w:r>
          </w:p>
          <w:p w:rsidR="00302765" w:rsidRPr="00302765" w:rsidRDefault="00302765" w:rsidP="0030276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302765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5 W (Spliced)</w:t>
            </w:r>
          </w:p>
          <w:p w:rsidR="00302765" w:rsidRPr="00302765" w:rsidRDefault="00302765" w:rsidP="0030276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02765">
              <w:rPr>
                <w:rFonts w:ascii="Tahoma" w:hAnsi="Tahoma" w:cs="Tahoma"/>
                <w:color w:val="000000"/>
                <w:sz w:val="18"/>
                <w:szCs w:val="18"/>
              </w:rPr>
              <w:t>τουλάχιστον</w:t>
            </w:r>
          </w:p>
        </w:tc>
        <w:tc>
          <w:tcPr>
            <w:tcW w:w="1080" w:type="dxa"/>
            <w:vAlign w:val="center"/>
            <w:hideMark/>
          </w:tcPr>
          <w:p w:rsidR="00302765" w:rsidRPr="00302765" w:rsidRDefault="00302765" w:rsidP="0030276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02765">
              <w:rPr>
                <w:rFonts w:ascii="Tahoma" w:hAnsi="Tahoma" w:cs="Tahoma"/>
                <w:color w:val="000000"/>
                <w:sz w:val="18"/>
                <w:szCs w:val="18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302765" w:rsidRPr="00302765" w:rsidRDefault="00302765" w:rsidP="0030276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02765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302765" w:rsidRPr="00302765" w:rsidRDefault="00302765" w:rsidP="0030276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02765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</w:tr>
      <w:tr w:rsidR="00302765" w:rsidRPr="00302765" w:rsidTr="00FC22F1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:rsidR="00302765" w:rsidRPr="00302765" w:rsidRDefault="00302765" w:rsidP="0030276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02765">
              <w:rPr>
                <w:rFonts w:ascii="Tahoma" w:eastAsia="DengXian" w:hAnsi="Tahoma" w:cs="Tahoma"/>
                <w:sz w:val="18"/>
                <w:szCs w:val="18"/>
              </w:rPr>
              <w:t>7</w:t>
            </w:r>
          </w:p>
        </w:tc>
        <w:tc>
          <w:tcPr>
            <w:tcW w:w="3261" w:type="dxa"/>
            <w:vAlign w:val="center"/>
          </w:tcPr>
          <w:p w:rsidR="00302765" w:rsidRPr="00302765" w:rsidRDefault="00302765" w:rsidP="0030276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02765">
              <w:rPr>
                <w:rFonts w:ascii="Tahoma" w:hAnsi="Tahoma" w:cs="Tahoma"/>
                <w:sz w:val="18"/>
                <w:szCs w:val="18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:rsidR="00302765" w:rsidRPr="00302765" w:rsidRDefault="00302765" w:rsidP="0030276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02765"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302765" w:rsidRPr="00302765" w:rsidRDefault="00302765" w:rsidP="0030276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02765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302765" w:rsidRPr="00302765" w:rsidRDefault="00302765" w:rsidP="0030276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02765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B43CAA" w:rsidRPr="00302765" w:rsidRDefault="00B43CAA" w:rsidP="00302765"/>
    <w:sectPr w:rsidR="00B43CAA" w:rsidRPr="00302765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02B"/>
    <w:rsid w:val="000735AF"/>
    <w:rsid w:val="00302765"/>
    <w:rsid w:val="0080302B"/>
    <w:rsid w:val="00B43CAA"/>
    <w:rsid w:val="00D25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3DF6F7-B000-45D0-84FA-8F97C791B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5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B630D778</Template>
  <TotalTime>1</TotalTime>
  <Pages>1</Pages>
  <Words>116</Words>
  <Characters>630</Characters>
  <Application>Microsoft Office Word</Application>
  <DocSecurity>0</DocSecurity>
  <Lines>5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2025-11-25T09:51:00Z</dcterms:created>
  <dcterms:modified xsi:type="dcterms:W3CDTF">2025-11-25T09:51:00Z</dcterms:modified>
</cp:coreProperties>
</file>